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C6947" w14:textId="77777777" w:rsidR="00485FBD" w:rsidRPr="00485FBD" w:rsidRDefault="00485FBD" w:rsidP="00485FB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PAKYNGTON</w:t>
      </w:r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2BCFC001" w14:textId="77777777" w:rsidR="00485FBD" w:rsidRPr="00485FBD" w:rsidRDefault="00485FBD" w:rsidP="00485FB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Colnbrook, Buckinghamshire. Butcher.</w:t>
      </w:r>
    </w:p>
    <w:p w14:paraId="5C05BFE7" w14:textId="77777777" w:rsidR="00485FBD" w:rsidRPr="00485FBD" w:rsidRDefault="00485FBD" w:rsidP="00485FB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39FDD14" w14:textId="77777777" w:rsidR="00485FBD" w:rsidRPr="00485FBD" w:rsidRDefault="00485FBD" w:rsidP="00485FB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6F13225" w14:textId="77777777" w:rsidR="00485FBD" w:rsidRPr="00485FBD" w:rsidRDefault="00485FBD" w:rsidP="00485FB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Latton</w:t>
      </w:r>
      <w:proofErr w:type="spellEnd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him, Richard Raven</w:t>
      </w:r>
    </w:p>
    <w:p w14:paraId="6E1D5BCD" w14:textId="77777777" w:rsidR="00485FBD" w:rsidRPr="00485FBD" w:rsidRDefault="00485FBD" w:rsidP="00485FBD">
      <w:pPr>
        <w:pStyle w:val="NoSpacing"/>
        <w:ind w:left="144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Wheatley, </w:t>
      </w:r>
      <w:proofErr w:type="spellStart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Oxfordshire</w:t>
      </w:r>
      <w:proofErr w:type="spellEnd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Henry Millen of </w:t>
      </w:r>
      <w:proofErr w:type="spellStart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Crendon</w:t>
      </w:r>
      <w:proofErr w:type="spellEnd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Buckinghamshire(q.v.), George </w:t>
      </w:r>
      <w:proofErr w:type="spellStart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Trotte</w:t>
      </w:r>
      <w:proofErr w:type="spellEnd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Colnbrook(q.v.) and Richard Broun of </w:t>
      </w:r>
      <w:proofErr w:type="spellStart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Bucklebury</w:t>
      </w:r>
      <w:proofErr w:type="spellEnd"/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</w:t>
      </w:r>
    </w:p>
    <w:p w14:paraId="7757C7AC" w14:textId="77777777" w:rsidR="00485FBD" w:rsidRPr="00485FBD" w:rsidRDefault="00485FBD" w:rsidP="00485FBD">
      <w:pPr>
        <w:pStyle w:val="NoSpacing"/>
        <w:ind w:left="144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Berkshire(q.v.).</w:t>
      </w:r>
    </w:p>
    <w:p w14:paraId="7D940997" w14:textId="77777777" w:rsidR="00485FBD" w:rsidRPr="00485FBD" w:rsidRDefault="00485FBD" w:rsidP="00485FB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485FBD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485FBD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3340ECA7" w14:textId="77777777" w:rsidR="00485FBD" w:rsidRPr="00485FBD" w:rsidRDefault="00485FBD" w:rsidP="00485FB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CC393D0" w14:textId="77777777" w:rsidR="00485FBD" w:rsidRPr="00485FBD" w:rsidRDefault="00485FBD" w:rsidP="00485FB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60A87E6" w14:textId="77777777" w:rsidR="00485FBD" w:rsidRPr="00485FBD" w:rsidRDefault="00485FBD" w:rsidP="00485FB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485FB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27 June 2021</w:t>
      </w:r>
    </w:p>
    <w:p w14:paraId="38C82561" w14:textId="77777777" w:rsidR="00BA00AB" w:rsidRPr="00485FB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85F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46315" w14:textId="77777777" w:rsidR="00485FBD" w:rsidRDefault="00485FBD" w:rsidP="009139A6">
      <w:r>
        <w:separator/>
      </w:r>
    </w:p>
  </w:endnote>
  <w:endnote w:type="continuationSeparator" w:id="0">
    <w:p w14:paraId="7FCD615D" w14:textId="77777777" w:rsidR="00485FBD" w:rsidRDefault="00485F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D3C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33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0F3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ED1E7" w14:textId="77777777" w:rsidR="00485FBD" w:rsidRDefault="00485FBD" w:rsidP="009139A6">
      <w:r>
        <w:separator/>
      </w:r>
    </w:p>
  </w:footnote>
  <w:footnote w:type="continuationSeparator" w:id="0">
    <w:p w14:paraId="203DD5D3" w14:textId="77777777" w:rsidR="00485FBD" w:rsidRDefault="00485F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69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06B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CB0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FBD"/>
    <w:rsid w:val="000666E0"/>
    <w:rsid w:val="002510B7"/>
    <w:rsid w:val="00485FB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F8879"/>
  <w15:chartTrackingRefBased/>
  <w15:docId w15:val="{10CBBF18-DB12-4AD6-B405-2B91F5C5A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85F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2021-08-25T19:04:00Z</dcterms:created>
  <dcterms:modified xsi:type="dcterms:W3CDTF">2021-08-25T19:05:00Z</dcterms:modified>
</cp:coreProperties>
</file>